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5533" w:rsidRPr="00D95533" w:rsidRDefault="00D95533" w:rsidP="00D9553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bookmarkStart w:id="0" w:name="_GoBack"/>
      <w:r w:rsidRPr="00D95533">
        <w:rPr>
          <w:rStyle w:val="Hyperlink"/>
          <w:rFonts w:ascii="Times New Roman" w:hAnsi="Times New Roman" w:cs="Times New Roman"/>
          <w:color w:val="auto"/>
          <w:sz w:val="24"/>
          <w:szCs w:val="24"/>
        </w:rPr>
        <w:t>Elizabeth HORNE</w:t>
      </w:r>
      <w:bookmarkEnd w:id="0"/>
      <w:r w:rsidRPr="00D95533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  </w:t>
      </w:r>
      <w:proofErr w:type="gramStart"/>
      <w:r w:rsidRPr="00D95533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 w:rsidRPr="00D95533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fl.1493)</w:t>
      </w:r>
    </w:p>
    <w:p w:rsidR="00D95533" w:rsidRPr="00D95533" w:rsidRDefault="00D95533" w:rsidP="00D9553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D95533" w:rsidRPr="00D95533" w:rsidRDefault="00D95533" w:rsidP="00D9553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D95533" w:rsidRPr="00D95533" w:rsidRDefault="00D95533" w:rsidP="00D9553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D95533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= John(q.v.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)</w:t>
      </w:r>
    </w:p>
    <w:p w:rsidR="00D95533" w:rsidRDefault="00D95533" w:rsidP="00D95533">
      <w:pPr>
        <w:pStyle w:val="NoSpacing"/>
        <w:rPr>
          <w:rStyle w:val="Hyperlink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7C7FAD">
          <w:rPr>
            <w:rStyle w:val="Hyperlink"/>
            <w:rFonts w:ascii="Times New Roman" w:hAnsi="Times New Roman" w:cs="Times New Roman"/>
          </w:rPr>
          <w:t>http://www.medievalgenealogy.org.uk/fines/abstracts/CP_25_1_191_31.shtml</w:t>
        </w:r>
      </w:hyperlink>
      <w:r>
        <w:rPr>
          <w:rStyle w:val="Hyperlink"/>
          <w:rFonts w:ascii="Times New Roman" w:hAnsi="Times New Roman" w:cs="Times New Roman"/>
        </w:rPr>
        <w:t>)</w:t>
      </w:r>
    </w:p>
    <w:p w:rsidR="00D95533" w:rsidRDefault="00D95533" w:rsidP="00D95533">
      <w:pPr>
        <w:pStyle w:val="NoSpacing"/>
        <w:rPr>
          <w:rStyle w:val="Hyperlink"/>
          <w:rFonts w:ascii="Times New Roman" w:hAnsi="Times New Roman" w:cs="Times New Roman"/>
          <w:sz w:val="24"/>
          <w:szCs w:val="24"/>
        </w:rPr>
      </w:pPr>
    </w:p>
    <w:p w:rsidR="00D95533" w:rsidRDefault="00D95533" w:rsidP="00D95533">
      <w:pPr>
        <w:pStyle w:val="NoSpacing"/>
        <w:rPr>
          <w:rStyle w:val="Hyperlink"/>
          <w:rFonts w:ascii="Times New Roman" w:hAnsi="Times New Roman" w:cs="Times New Roman"/>
          <w:sz w:val="24"/>
          <w:szCs w:val="24"/>
        </w:rPr>
      </w:pPr>
    </w:p>
    <w:p w:rsidR="00D95533" w:rsidRPr="00D95533" w:rsidRDefault="00D95533" w:rsidP="00D9553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D95533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12 Nov.1483</w:t>
      </w:r>
      <w:r w:rsidRPr="00D95533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Settlement of their action against John </w:t>
      </w:r>
      <w:proofErr w:type="spellStart"/>
      <w:r w:rsidRPr="00D95533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Haukeslowe</w:t>
      </w:r>
      <w:proofErr w:type="spellEnd"/>
      <w:r w:rsidRPr="00D95533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(q.v.) and his wife,</w:t>
      </w:r>
    </w:p>
    <w:p w:rsidR="00D95533" w:rsidRPr="00D95533" w:rsidRDefault="00D95533" w:rsidP="00D9553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D95533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D95533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Joan(q.v.), deforciants of a messuage, 120 acres of land and 16 acres of </w:t>
      </w:r>
    </w:p>
    <w:p w:rsidR="00D95533" w:rsidRPr="00D95533" w:rsidRDefault="00D95533" w:rsidP="00D9553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D95533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D95533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meadow in </w:t>
      </w:r>
      <w:proofErr w:type="spellStart"/>
      <w:r w:rsidRPr="00D95533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Foscot</w:t>
      </w:r>
      <w:proofErr w:type="spellEnd"/>
      <w:r w:rsidRPr="00D95533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, Oxfordshire.   (ibid.)</w:t>
      </w:r>
    </w:p>
    <w:p w:rsidR="00D95533" w:rsidRPr="00D95533" w:rsidRDefault="00D95533" w:rsidP="00D9553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D95533" w:rsidRPr="00D95533" w:rsidRDefault="00D95533" w:rsidP="00D9553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D95533" w:rsidRPr="00D95533" w:rsidRDefault="00D95533" w:rsidP="00D9553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D95533" w:rsidRDefault="00D95533" w:rsidP="00D95533">
      <w:pPr>
        <w:pStyle w:val="NoSpacing"/>
        <w:rPr>
          <w:rStyle w:val="Hyperlink"/>
          <w:rFonts w:ascii="Times New Roman" w:hAnsi="Times New Roman" w:cs="Times New Roman"/>
          <w:sz w:val="24"/>
          <w:szCs w:val="24"/>
        </w:rPr>
      </w:pPr>
      <w:r w:rsidRPr="00D95533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19 December 2014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5533" w:rsidRDefault="00D95533" w:rsidP="00564E3C">
      <w:pPr>
        <w:spacing w:after="0" w:line="240" w:lineRule="auto"/>
      </w:pPr>
      <w:r>
        <w:separator/>
      </w:r>
    </w:p>
  </w:endnote>
  <w:endnote w:type="continuationSeparator" w:id="0">
    <w:p w:rsidR="00D95533" w:rsidRDefault="00D9553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95533">
      <w:rPr>
        <w:rFonts w:ascii="Times New Roman" w:hAnsi="Times New Roman" w:cs="Times New Roman"/>
        <w:noProof/>
        <w:sz w:val="24"/>
        <w:szCs w:val="24"/>
      </w:rPr>
      <w:t>8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5533" w:rsidRDefault="00D95533" w:rsidP="00564E3C">
      <w:pPr>
        <w:spacing w:after="0" w:line="240" w:lineRule="auto"/>
      </w:pPr>
      <w:r>
        <w:separator/>
      </w:r>
    </w:p>
  </w:footnote>
  <w:footnote w:type="continuationSeparator" w:id="0">
    <w:p w:rsidR="00D95533" w:rsidRDefault="00D9553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533"/>
    <w:rsid w:val="00372DC6"/>
    <w:rsid w:val="00564E3C"/>
    <w:rsid w:val="0064591D"/>
    <w:rsid w:val="00D95533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89C322"/>
  <w15:chartTrackingRefBased/>
  <w15:docId w15:val="{673CF4C9-FC0F-4321-8610-B14D26486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D9553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91_31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2015-10-08T20:48:00Z</dcterms:created>
  <dcterms:modified xsi:type="dcterms:W3CDTF">2015-10-08T20:50:00Z</dcterms:modified>
</cp:coreProperties>
</file>